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141"/>
        <w:gridCol w:w="709"/>
        <w:gridCol w:w="1418"/>
        <w:gridCol w:w="1618"/>
        <w:gridCol w:w="1219"/>
        <w:gridCol w:w="486"/>
        <w:gridCol w:w="3483"/>
      </w:tblGrid>
      <w:tr w:rsidR="000056C3" w:rsidRPr="003152F2" w14:paraId="39687AC8" w14:textId="77777777" w:rsidTr="001C1E3D">
        <w:trPr>
          <w:trHeight w:val="540"/>
        </w:trPr>
        <w:tc>
          <w:tcPr>
            <w:tcW w:w="10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</w:tcBorders>
          </w:tcPr>
          <w:p w14:paraId="39687ABF" w14:textId="77777777" w:rsidR="000056C3" w:rsidRPr="003152F2" w:rsidRDefault="00224CC1" w:rsidP="002E0CA6">
            <w:pPr>
              <w:ind w:left="-142"/>
              <w:jc w:val="center"/>
              <w:rPr>
                <w:rFonts w:ascii="Myriad Pro" w:hAnsi="Myriad Pro"/>
                <w:sz w:val="18"/>
              </w:rPr>
            </w:pPr>
            <w:r w:rsidRPr="00224CC1">
              <w:rPr>
                <w:rFonts w:ascii="Myriad Pro" w:hAnsi="Myriad Pro"/>
                <w:noProof/>
              </w:rPr>
              <w:drawing>
                <wp:inline distT="0" distB="0" distL="0" distR="0" wp14:anchorId="39687B26" wp14:editId="39687B27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3" t="21175" r="37404" b="39412"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3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87AC0" w14:textId="77777777" w:rsidR="000056C3" w:rsidRDefault="00224CC1" w:rsidP="001C1E3D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6"/>
              </w:rPr>
            </w:pPr>
            <w:r w:rsidRPr="001C1E3D">
              <w:rPr>
                <w:rFonts w:asciiTheme="majorHAnsi" w:hAnsiTheme="majorHAnsi"/>
                <w:b/>
                <w:spacing w:val="-10"/>
                <w:sz w:val="22"/>
                <w:szCs w:val="26"/>
              </w:rPr>
              <w:t>FORSVARSMATERIELL</w:t>
            </w:r>
          </w:p>
          <w:p w14:paraId="39687AC1" w14:textId="77777777" w:rsidR="001C1E3D" w:rsidRPr="001C1E3D" w:rsidRDefault="001C1E3D" w:rsidP="001C1E3D">
            <w:pPr>
              <w:jc w:val="center"/>
              <w:rPr>
                <w:rFonts w:ascii="FORSVARET-Bold" w:hAnsi="FORSVARET-Bold"/>
                <w:b/>
                <w:szCs w:val="24"/>
              </w:rPr>
            </w:pPr>
          </w:p>
        </w:tc>
        <w:tc>
          <w:tcPr>
            <w:tcW w:w="6806" w:type="dxa"/>
            <w:gridSpan w:val="4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9687AC2" w14:textId="77777777" w:rsidR="000056C3" w:rsidRPr="003152F2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39687AC3" w14:textId="77777777" w:rsidR="000056C3" w:rsidRPr="003152F2" w:rsidRDefault="000056C3" w:rsidP="002E0CA6">
            <w:pPr>
              <w:rPr>
                <w:rFonts w:ascii="Myriad Pro" w:hAnsi="Myriad Pro"/>
                <w:b/>
              </w:rPr>
            </w:pPr>
          </w:p>
          <w:p w14:paraId="39687AC4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  <w:r w:rsidRPr="00C739DC">
              <w:rPr>
                <w:rFonts w:asciiTheme="majorHAnsi" w:hAnsiTheme="majorHAnsi"/>
                <w:b/>
                <w:sz w:val="28"/>
              </w:rPr>
              <w:t>KONTRAKT</w:t>
            </w:r>
          </w:p>
          <w:p w14:paraId="39687AC5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</w:p>
          <w:p w14:paraId="39687AC6" w14:textId="77777777" w:rsidR="000056C3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39687AC7" w14:textId="77777777" w:rsidR="001C1E3D" w:rsidRPr="003152F2" w:rsidRDefault="001C1E3D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39687AD2" w14:textId="77777777" w:rsidTr="001C1E3D">
        <w:tc>
          <w:tcPr>
            <w:tcW w:w="3331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39687AC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Eksemplar nummer</w:t>
            </w:r>
          </w:p>
          <w:p w14:paraId="39687AC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9687ACB" w14:textId="77777777" w:rsidR="003D1D4C" w:rsidRPr="003152F2" w:rsidRDefault="00D5419E" w:rsidP="002E0CA6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/2</w:t>
            </w:r>
          </w:p>
        </w:tc>
        <w:tc>
          <w:tcPr>
            <w:tcW w:w="3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87AC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Gradering</w:t>
            </w:r>
          </w:p>
          <w:p w14:paraId="39687ACD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9687ACE" w14:textId="77777777" w:rsidR="003D1D4C" w:rsidRPr="003152F2" w:rsidRDefault="00D5419E" w:rsidP="002E0CA6">
            <w:pPr>
              <w:jc w:val="center"/>
              <w:rPr>
                <w:rFonts w:ascii="Myriad Pro" w:hAnsi="Myriad Pro"/>
                <w:sz w:val="18"/>
              </w:rPr>
            </w:pP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(UO </w:t>
            </w:r>
            <w:proofErr w:type="spellStart"/>
            <w:proofErr w:type="gram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offl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 §</w:t>
            </w:r>
            <w:proofErr w:type="gram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13.1 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.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fvl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§ 13.1</w:t>
            </w: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br/>
              <w:t xml:space="preserve">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. </w:t>
            </w:r>
            <w:r w:rsidRPr="00D5419E">
              <w:rPr>
                <w:rFonts w:ascii="Myriad Pro" w:hAnsi="Myriad Pro"/>
                <w:b/>
                <w:i/>
                <w:sz w:val="18"/>
              </w:rPr>
              <w:t>§ 13.1.2)</w:t>
            </w:r>
          </w:p>
        </w:tc>
        <w:tc>
          <w:tcPr>
            <w:tcW w:w="3483" w:type="dxa"/>
            <w:tcBorders>
              <w:left w:val="nil"/>
              <w:right w:val="double" w:sz="4" w:space="0" w:color="auto"/>
            </w:tcBorders>
          </w:tcPr>
          <w:p w14:paraId="39687ACF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Kontraktsnummer</w:t>
            </w:r>
          </w:p>
          <w:p w14:paraId="39687AD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9687AD1" w14:textId="77777777" w:rsidR="003D1D4C" w:rsidRPr="00095168" w:rsidRDefault="00635387" w:rsidP="00250066">
            <w:pPr>
              <w:jc w:val="center"/>
              <w:rPr>
                <w:rFonts w:ascii="Myriad Pro" w:hAnsi="Myriad Pro"/>
                <w:b/>
                <w:sz w:val="18"/>
              </w:rPr>
            </w:pPr>
            <w:r w:rsidRPr="00635387">
              <w:rPr>
                <w:b/>
                <w:highlight w:val="yellow"/>
              </w:rPr>
              <w:t>TBD</w:t>
            </w:r>
          </w:p>
        </w:tc>
      </w:tr>
      <w:tr w:rsidR="003D1D4C" w:rsidRPr="003152F2" w14:paraId="39687ADB" w14:textId="77777777" w:rsidTr="001C6DD7">
        <w:trPr>
          <w:trHeight w:hRule="exact" w:val="1700"/>
        </w:trPr>
        <w:tc>
          <w:tcPr>
            <w:tcW w:w="1913" w:type="dxa"/>
            <w:gridSpan w:val="3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</w:tcPr>
          <w:p w14:paraId="39687AD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14:paraId="39687AD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Anskaffelsesmyndighet for Forsvar</w:t>
            </w:r>
            <w:r w:rsidR="00224CC1">
              <w:rPr>
                <w:rFonts w:ascii="Myriad Pro" w:hAnsi="Myriad Pro"/>
                <w:sz w:val="18"/>
              </w:rPr>
              <w:t>smateriell</w:t>
            </w:r>
            <w:r w:rsidRPr="003152F2">
              <w:rPr>
                <w:rFonts w:ascii="Myriad Pro" w:hAnsi="Myriad Pro"/>
                <w:sz w:val="18"/>
              </w:rPr>
              <w:t>:</w:t>
            </w:r>
          </w:p>
          <w:p w14:paraId="39687AD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9687AD6" w14:textId="77777777" w:rsidR="000457DA" w:rsidRPr="003152F2" w:rsidRDefault="000457DA" w:rsidP="000457DA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Forsvarsmateriell IKT-kapasiteter/</w:t>
            </w:r>
            <w:proofErr w:type="spellStart"/>
            <w:r>
              <w:rPr>
                <w:rFonts w:ascii="Myriad Pro" w:hAnsi="Myriad Pro"/>
                <w:b/>
                <w:sz w:val="18"/>
              </w:rPr>
              <w:t>kontraktsavdelingen</w:t>
            </w:r>
            <w:proofErr w:type="spellEnd"/>
          </w:p>
          <w:p w14:paraId="39687AD8" w14:textId="1733B5D5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39687AD9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39687AD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3D1D4C" w:rsidRPr="003152F2" w14:paraId="39687AE1" w14:textId="77777777" w:rsidTr="001C6DD7">
        <w:trPr>
          <w:trHeight w:hRule="exact" w:val="980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14:paraId="39687AD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14:paraId="39687ADD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heretter benevnt</w:t>
            </w:r>
          </w:p>
          <w:p w14:paraId="39687AD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9687ADF" w14:textId="77777777" w:rsidR="003D1D4C" w:rsidRPr="003152F2" w:rsidRDefault="009D42CD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Kunden</w:t>
            </w:r>
          </w:p>
          <w:p w14:paraId="39687AE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3D1D4C" w:rsidRPr="003152F2" w14:paraId="39687AE7" w14:textId="77777777" w:rsidTr="001C6DD7">
        <w:trPr>
          <w:trHeight w:hRule="exact" w:val="1680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14:paraId="39687AE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14:paraId="39687AE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9687AE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Leverandørens navn og adresse:</w:t>
            </w:r>
          </w:p>
          <w:p w14:paraId="39687AE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9687AE6" w14:textId="77777777" w:rsidR="003D1D4C" w:rsidRPr="003152F2" w:rsidRDefault="003D1D4C" w:rsidP="00AE783A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39687AEC" w14:textId="77777777" w:rsidTr="001C6DD7">
        <w:trPr>
          <w:trHeight w:hRule="exact" w:val="740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14:paraId="39687AE8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14:paraId="39687AE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9687AE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heretter benevnt - </w:t>
            </w:r>
            <w:r w:rsidR="00513C0E">
              <w:rPr>
                <w:rFonts w:ascii="Myriad Pro" w:hAnsi="Myriad Pro"/>
                <w:b/>
                <w:sz w:val="18"/>
              </w:rPr>
              <w:t>Leverandøren</w:t>
            </w:r>
            <w:r w:rsidRPr="003152F2">
              <w:rPr>
                <w:rFonts w:ascii="Myriad Pro" w:hAnsi="Myriad Pro"/>
                <w:sz w:val="18"/>
              </w:rPr>
              <w:t>-</w:t>
            </w:r>
          </w:p>
          <w:p w14:paraId="39687AE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er blitt enige om vilkårene i denne kontrakt om leveranse av</w:t>
            </w:r>
          </w:p>
        </w:tc>
      </w:tr>
      <w:tr w:rsidR="003D1D4C" w:rsidRPr="003152F2" w14:paraId="39687AF0" w14:textId="77777777" w:rsidTr="001C6DD7">
        <w:trPr>
          <w:trHeight w:hRule="exact" w:val="1127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14:paraId="39687AED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14:paraId="39687AE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9687AEF" w14:textId="140FA198" w:rsidR="003D1D4C" w:rsidRPr="00B1180C" w:rsidRDefault="00EA227E" w:rsidP="00635387">
            <w:pPr>
              <w:ind w:left="-90" w:firstLine="90"/>
              <w:rPr>
                <w:rFonts w:ascii="Myriad Pro" w:hAnsi="Myriad Pro"/>
                <w:b/>
                <w:bCs/>
                <w:sz w:val="20"/>
              </w:rPr>
            </w:pPr>
            <w:r w:rsidRPr="00B1180C">
              <w:rPr>
                <w:b/>
                <w:bCs/>
                <w:sz w:val="20"/>
              </w:rPr>
              <w:t>Styringsløsning for forsvarssektoren</w:t>
            </w:r>
          </w:p>
        </w:tc>
      </w:tr>
      <w:tr w:rsidR="003D1D4C" w:rsidRPr="003152F2" w14:paraId="39687B01" w14:textId="77777777" w:rsidTr="001C6DD7">
        <w:tc>
          <w:tcPr>
            <w:tcW w:w="1913" w:type="dxa"/>
            <w:gridSpan w:val="3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39687AF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9687AF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9687AF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9687AF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9687AF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9687AF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9687AF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9687AF8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9687AF9" w14:textId="77777777" w:rsidR="003D1D4C" w:rsidRPr="003152F2" w:rsidRDefault="003D1D4C" w:rsidP="003152F2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9687AF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9687AFB" w14:textId="07999F19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består av denne underskrevne side og etterfølgende vedheftede «</w:t>
            </w:r>
            <w:r w:rsidR="00917CC5" w:rsidRPr="00E255F7">
              <w:rPr>
                <w:rFonts w:ascii="Myriad Pro" w:hAnsi="Myriad Pro"/>
                <w:sz w:val="18"/>
                <w:highlight w:val="yellow"/>
              </w:rPr>
              <w:t>SSA-</w:t>
            </w:r>
            <w:r w:rsidR="00E255F7" w:rsidRPr="00E255F7">
              <w:rPr>
                <w:rFonts w:ascii="Myriad Pro" w:hAnsi="Myriad Pro"/>
                <w:sz w:val="18"/>
                <w:highlight w:val="yellow"/>
              </w:rPr>
              <w:t>X</w:t>
            </w:r>
            <w:r w:rsidRPr="003152F2">
              <w:rPr>
                <w:rFonts w:ascii="Myriad Pro" w:hAnsi="Myriad Pro"/>
                <w:sz w:val="18"/>
              </w:rPr>
              <w:t>»</w:t>
            </w:r>
          </w:p>
          <w:p w14:paraId="39687AFC" w14:textId="3649D51D" w:rsidR="003D1D4C" w:rsidRPr="003152F2" w:rsidRDefault="003103EC" w:rsidP="00AF0C6F">
            <w:pPr>
              <w:tabs>
                <w:tab w:val="left" w:pos="477"/>
                <w:tab w:val="left" w:pos="3029"/>
                <w:tab w:val="left" w:pos="4538"/>
              </w:tabs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o</w:t>
            </w:r>
            <w:r w:rsidR="0097050E" w:rsidRPr="003152F2">
              <w:rPr>
                <w:rFonts w:ascii="Myriad Pro" w:hAnsi="Myriad Pro"/>
                <w:sz w:val="18"/>
              </w:rPr>
              <w:t>g</w:t>
            </w:r>
            <w:r w:rsidRPr="003152F2">
              <w:rPr>
                <w:rFonts w:ascii="Myriad Pro" w:hAnsi="Myriad Pro"/>
                <w:sz w:val="18"/>
              </w:rPr>
              <w:t xml:space="preserve"> s</w:t>
            </w:r>
            <w:r w:rsidR="003D1D4C" w:rsidRPr="003152F2">
              <w:rPr>
                <w:rFonts w:ascii="Myriad Pro" w:hAnsi="Myriad Pro"/>
                <w:sz w:val="18"/>
              </w:rPr>
              <w:t xml:space="preserve">eparate </w:t>
            </w:r>
            <w:r w:rsidR="00917CC5">
              <w:rPr>
                <w:rFonts w:ascii="Myriad Pro" w:hAnsi="Myriad Pro"/>
                <w:sz w:val="18"/>
              </w:rPr>
              <w:t>kontraktsbilag</w:t>
            </w:r>
            <w:r w:rsidR="003D1D4C" w:rsidRPr="003152F2">
              <w:rPr>
                <w:rFonts w:ascii="Myriad Pro" w:hAnsi="Myriad Pro"/>
                <w:sz w:val="18"/>
              </w:rPr>
              <w:t xml:space="preserve"> som er identifisert i "</w:t>
            </w:r>
            <w:r w:rsidR="00917CC5" w:rsidRPr="00E255F7">
              <w:rPr>
                <w:rFonts w:ascii="Myriad Pro" w:hAnsi="Myriad Pro"/>
                <w:sz w:val="18"/>
                <w:highlight w:val="yellow"/>
              </w:rPr>
              <w:t>SSA-</w:t>
            </w:r>
            <w:r w:rsidR="00EA227E" w:rsidRPr="00E255F7">
              <w:rPr>
                <w:rFonts w:ascii="Myriad Pro" w:hAnsi="Myriad Pro"/>
                <w:sz w:val="18"/>
                <w:highlight w:val="yellow"/>
              </w:rPr>
              <w:t>X</w:t>
            </w:r>
            <w:r w:rsidR="003D1D4C" w:rsidRPr="00E255F7">
              <w:rPr>
                <w:rFonts w:ascii="Myriad Pro" w:hAnsi="Myriad Pro"/>
                <w:sz w:val="18"/>
                <w:highlight w:val="yellow"/>
              </w:rPr>
              <w:t>"</w:t>
            </w:r>
            <w:r w:rsidRPr="00E255F7">
              <w:rPr>
                <w:rFonts w:ascii="Myriad Pro" w:hAnsi="Myriad Pro"/>
                <w:sz w:val="18"/>
                <w:highlight w:val="yellow"/>
              </w:rPr>
              <w:t>.</w:t>
            </w:r>
            <w:r w:rsidR="00AF0C6F">
              <w:rPr>
                <w:rFonts w:ascii="Myriad Pro" w:hAnsi="Myriad Pro"/>
                <w:sz w:val="18"/>
              </w:rPr>
              <w:tab/>
            </w:r>
          </w:p>
          <w:p w14:paraId="39687AFD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9687AFE" w14:textId="77777777" w:rsidR="003D1D4C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erstatter alle tidligere dokumenter vedrørende leveransen, som forespørsel, tilbud, salgsvilkår og annen skriftveksel.</w:t>
            </w:r>
          </w:p>
          <w:p w14:paraId="39687AFF" w14:textId="77777777" w:rsidR="00AF0C6F" w:rsidRDefault="00AF0C6F" w:rsidP="002E0CA6">
            <w:pPr>
              <w:rPr>
                <w:rFonts w:ascii="Myriad Pro" w:hAnsi="Myriad Pro"/>
                <w:sz w:val="18"/>
              </w:rPr>
            </w:pPr>
          </w:p>
          <w:p w14:paraId="39687B00" w14:textId="77777777" w:rsidR="00AF0C6F" w:rsidRPr="003152F2" w:rsidRDefault="00AF0C6F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Kontrakten undertegnes i to eksemplarer, ett til leverandøren og ett til Forsvarets Arkivtjeneste</w:t>
            </w:r>
          </w:p>
        </w:tc>
      </w:tr>
      <w:tr w:rsidR="003D1D4C" w:rsidRPr="003152F2" w14:paraId="39687B0D" w14:textId="77777777" w:rsidTr="000056C3">
        <w:trPr>
          <w:trHeight w:hRule="exact" w:val="1644"/>
        </w:trPr>
        <w:tc>
          <w:tcPr>
            <w:tcW w:w="4949" w:type="dxa"/>
            <w:gridSpan w:val="5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39687B02" w14:textId="77777777" w:rsidR="003D1D4C" w:rsidRPr="00797793" w:rsidRDefault="003D1D4C" w:rsidP="002E0CA6">
            <w:pPr>
              <w:rPr>
                <w:rFonts w:ascii="Myriad Pro" w:hAnsi="Myriad Pro"/>
                <w:b/>
                <w:sz w:val="18"/>
                <w:highlight w:val="yellow"/>
              </w:rPr>
            </w:pPr>
          </w:p>
          <w:p w14:paraId="39687B03" w14:textId="77777777" w:rsidR="003D1D4C" w:rsidRPr="00797793" w:rsidRDefault="003D1D4C" w:rsidP="002E0CA6">
            <w:pPr>
              <w:rPr>
                <w:rFonts w:ascii="Myriad Pro" w:hAnsi="Myriad Pro"/>
                <w:sz w:val="18"/>
                <w:highlight w:val="yellow"/>
              </w:rPr>
            </w:pPr>
          </w:p>
          <w:p w14:paraId="39687B04" w14:textId="77777777" w:rsidR="003D1D4C" w:rsidRPr="00797793" w:rsidRDefault="003D1D4C" w:rsidP="002E0CA6">
            <w:pPr>
              <w:rPr>
                <w:rFonts w:ascii="Myriad Pro" w:hAnsi="Myriad Pro"/>
                <w:sz w:val="18"/>
                <w:highlight w:val="yellow"/>
              </w:rPr>
            </w:pPr>
          </w:p>
        </w:tc>
        <w:tc>
          <w:tcPr>
            <w:tcW w:w="5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9687B0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Forsva</w:t>
            </w:r>
            <w:r w:rsidR="00224CC1">
              <w:rPr>
                <w:rFonts w:ascii="Myriad Pro" w:hAnsi="Myriad Pro"/>
                <w:sz w:val="18"/>
              </w:rPr>
              <w:t>rsmateriell</w:t>
            </w:r>
          </w:p>
          <w:p w14:paraId="39687B0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9687B07" w14:textId="77777777"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Forsvarsmateriell IKT-kapasiteter/</w:t>
            </w:r>
            <w:proofErr w:type="spellStart"/>
            <w:r>
              <w:rPr>
                <w:rFonts w:ascii="Myriad Pro" w:hAnsi="Myriad Pro"/>
                <w:b/>
                <w:sz w:val="18"/>
              </w:rPr>
              <w:t>kontraktsavdelingen</w:t>
            </w:r>
            <w:proofErr w:type="spellEnd"/>
          </w:p>
          <w:p w14:paraId="39687B08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39687B09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39687B0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39687B0B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39687B0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39687B1A" w14:textId="77777777" w:rsidTr="000056C3">
        <w:trPr>
          <w:trHeight w:val="741"/>
        </w:trPr>
        <w:tc>
          <w:tcPr>
            <w:tcW w:w="1204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39687B0E" w14:textId="77777777" w:rsidR="003D1D4C" w:rsidRPr="00AA0C43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  <w:r w:rsidRPr="00AA0C43">
              <w:rPr>
                <w:rFonts w:ascii="Myriad Pro" w:hAnsi="Myriad Pro"/>
                <w:sz w:val="18"/>
                <w:lang w:val="en-US"/>
              </w:rPr>
              <w:t>Dato</w:t>
            </w:r>
          </w:p>
          <w:p w14:paraId="39687B0F" w14:textId="77777777" w:rsidR="003D1D4C" w:rsidRPr="00797793" w:rsidRDefault="003D1D4C" w:rsidP="002E0CA6">
            <w:pPr>
              <w:rPr>
                <w:rFonts w:ascii="Myriad Pro" w:hAnsi="Myriad Pro"/>
                <w:sz w:val="18"/>
                <w:highlight w:val="yellow"/>
              </w:rPr>
            </w:pPr>
          </w:p>
          <w:p w14:paraId="39687B10" w14:textId="77777777" w:rsidR="003D1D4C" w:rsidRPr="00797793" w:rsidRDefault="003D1D4C" w:rsidP="002E0CA6">
            <w:pPr>
              <w:rPr>
                <w:rFonts w:ascii="Myriad Pro" w:hAnsi="Myriad Pro"/>
                <w:sz w:val="18"/>
                <w:highlight w:val="yellow"/>
              </w:rPr>
            </w:pPr>
          </w:p>
        </w:tc>
        <w:tc>
          <w:tcPr>
            <w:tcW w:w="37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87B11" w14:textId="77777777" w:rsidR="003D1D4C" w:rsidRPr="00AA0C43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  <w:r w:rsidRPr="00AA0C43">
              <w:rPr>
                <w:rFonts w:ascii="Myriad Pro" w:hAnsi="Myriad Pro"/>
                <w:sz w:val="18"/>
                <w:lang w:val="en-US"/>
              </w:rPr>
              <w:t>Underskrift</w:t>
            </w:r>
          </w:p>
          <w:p w14:paraId="39687B12" w14:textId="77777777" w:rsidR="003D1D4C" w:rsidRPr="00AA0C43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39687B13" w14:textId="77777777" w:rsidR="003D1D4C" w:rsidRPr="00AA0C43" w:rsidRDefault="003D1D4C" w:rsidP="002E0CA6">
            <w:pPr>
              <w:jc w:val="center"/>
              <w:rPr>
                <w:rFonts w:ascii="Myriad Pro" w:hAnsi="Myriad Pro"/>
                <w:sz w:val="18"/>
                <w:lang w:val="en-US"/>
              </w:rPr>
            </w:pPr>
          </w:p>
        </w:tc>
        <w:tc>
          <w:tcPr>
            <w:tcW w:w="1219" w:type="dxa"/>
            <w:tcBorders>
              <w:left w:val="nil"/>
              <w:right w:val="single" w:sz="6" w:space="0" w:color="auto"/>
            </w:tcBorders>
          </w:tcPr>
          <w:p w14:paraId="39687B1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Dato</w:t>
            </w:r>
          </w:p>
          <w:p w14:paraId="39687B1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9687B1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3969" w:type="dxa"/>
            <w:gridSpan w:val="2"/>
            <w:tcBorders>
              <w:left w:val="nil"/>
              <w:right w:val="double" w:sz="4" w:space="0" w:color="auto"/>
            </w:tcBorders>
          </w:tcPr>
          <w:p w14:paraId="39687B1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Underskrift</w:t>
            </w:r>
          </w:p>
          <w:p w14:paraId="39687B18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9687B19" w14:textId="77777777" w:rsidR="003D1D4C" w:rsidRPr="003152F2" w:rsidRDefault="003D1D4C" w:rsidP="002E0CA6">
            <w:pPr>
              <w:jc w:val="center"/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39687B23" w14:textId="77777777" w:rsidTr="000056C3">
        <w:trPr>
          <w:trHeight w:hRule="exact" w:val="1382"/>
        </w:trPr>
        <w:tc>
          <w:tcPr>
            <w:tcW w:w="4949" w:type="dxa"/>
            <w:gridSpan w:val="5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39687B1B" w14:textId="77777777" w:rsidR="003D1D4C" w:rsidRPr="00C80F1C" w:rsidRDefault="003D1D4C" w:rsidP="002E0CA6">
            <w:pPr>
              <w:rPr>
                <w:rFonts w:ascii="Myriad Pro" w:hAnsi="Myriad Pro"/>
                <w:sz w:val="18"/>
              </w:rPr>
            </w:pPr>
            <w:r w:rsidRPr="00C80F1C">
              <w:rPr>
                <w:rFonts w:ascii="Myriad Pro" w:hAnsi="Myriad Pro"/>
                <w:sz w:val="18"/>
              </w:rPr>
              <w:t>Navn og stilling</w:t>
            </w:r>
          </w:p>
          <w:p w14:paraId="39687B1C" w14:textId="77777777" w:rsidR="003D1D4C" w:rsidRPr="00797793" w:rsidRDefault="003D1D4C" w:rsidP="002E0CA6">
            <w:pPr>
              <w:rPr>
                <w:rFonts w:ascii="Myriad Pro" w:hAnsi="Myriad Pro"/>
                <w:b/>
                <w:sz w:val="18"/>
                <w:highlight w:val="yellow"/>
              </w:rPr>
            </w:pPr>
          </w:p>
          <w:p w14:paraId="39687B1D" w14:textId="77777777" w:rsidR="003D1D4C" w:rsidRPr="00797793" w:rsidRDefault="003D1D4C" w:rsidP="00635387">
            <w:pPr>
              <w:rPr>
                <w:rFonts w:ascii="Myriad Pro" w:hAnsi="Myriad Pro"/>
                <w:sz w:val="18"/>
                <w:highlight w:val="yellow"/>
              </w:rPr>
            </w:pPr>
          </w:p>
        </w:tc>
        <w:tc>
          <w:tcPr>
            <w:tcW w:w="5188" w:type="dxa"/>
            <w:gridSpan w:val="3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39687B1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Navn, grad og stilling</w:t>
            </w:r>
          </w:p>
          <w:p w14:paraId="39687B1F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39687B21" w14:textId="207D2345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9687B2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</w:tbl>
    <w:p w14:paraId="39687B24" w14:textId="77777777" w:rsidR="003D1D4C" w:rsidRPr="003152F2" w:rsidRDefault="003D1D4C" w:rsidP="003D1D4C">
      <w:pPr>
        <w:rPr>
          <w:rFonts w:ascii="Myriad Pro" w:hAnsi="Myriad Pro"/>
        </w:rPr>
      </w:pPr>
    </w:p>
    <w:p w14:paraId="39687B25" w14:textId="77777777" w:rsidR="002E0CA6" w:rsidRPr="003152F2" w:rsidRDefault="002E0CA6">
      <w:pPr>
        <w:rPr>
          <w:rFonts w:ascii="Myriad Pro" w:hAnsi="Myriad Pro"/>
        </w:rPr>
      </w:pPr>
    </w:p>
    <w:sectPr w:rsidR="002E0CA6" w:rsidRPr="003152F2">
      <w:footerReference w:type="default" r:id="rId11"/>
      <w:pgSz w:w="11907" w:h="16840" w:code="9"/>
      <w:pgMar w:top="851" w:right="1134" w:bottom="567" w:left="1418" w:header="0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687B2A" w14:textId="77777777" w:rsidR="00C80F1C" w:rsidRDefault="00C80F1C">
      <w:r>
        <w:separator/>
      </w:r>
    </w:p>
  </w:endnote>
  <w:endnote w:type="continuationSeparator" w:id="0">
    <w:p w14:paraId="39687B2B" w14:textId="77777777" w:rsidR="00C80F1C" w:rsidRDefault="00C80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Bold">
    <w:altName w:val="Times New Roman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687B2C" w14:textId="77777777" w:rsidR="00C80F1C" w:rsidRPr="003152F2" w:rsidRDefault="00C80F1C">
    <w:pPr>
      <w:pStyle w:val="Bunntekst"/>
      <w:rPr>
        <w:rFonts w:ascii="Myriad Pro" w:hAnsi="Myriad Pro"/>
        <w:b w:val="0"/>
        <w:sz w:val="20"/>
      </w:rPr>
    </w:pP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687B28" w14:textId="77777777" w:rsidR="00C80F1C" w:rsidRDefault="00C80F1C">
      <w:r>
        <w:separator/>
      </w:r>
    </w:p>
  </w:footnote>
  <w:footnote w:type="continuationSeparator" w:id="0">
    <w:p w14:paraId="39687B29" w14:textId="77777777" w:rsidR="00C80F1C" w:rsidRDefault="00C80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106"/>
    <w:rsid w:val="000056C3"/>
    <w:rsid w:val="0001132D"/>
    <w:rsid w:val="000457DA"/>
    <w:rsid w:val="0007212A"/>
    <w:rsid w:val="00095168"/>
    <w:rsid w:val="000E0AB7"/>
    <w:rsid w:val="001C1E3D"/>
    <w:rsid w:val="001C48D9"/>
    <w:rsid w:val="001C6DD7"/>
    <w:rsid w:val="00216EBD"/>
    <w:rsid w:val="00224CC1"/>
    <w:rsid w:val="0023186E"/>
    <w:rsid w:val="00250066"/>
    <w:rsid w:val="002B519D"/>
    <w:rsid w:val="002B51DB"/>
    <w:rsid w:val="002E0CA6"/>
    <w:rsid w:val="002F4E71"/>
    <w:rsid w:val="002F5576"/>
    <w:rsid w:val="00304662"/>
    <w:rsid w:val="003103EC"/>
    <w:rsid w:val="003152F2"/>
    <w:rsid w:val="0037223E"/>
    <w:rsid w:val="00387A2B"/>
    <w:rsid w:val="003B00E4"/>
    <w:rsid w:val="003B76A6"/>
    <w:rsid w:val="003C40AD"/>
    <w:rsid w:val="003D1D4C"/>
    <w:rsid w:val="004309F7"/>
    <w:rsid w:val="004E560D"/>
    <w:rsid w:val="00513C0E"/>
    <w:rsid w:val="00542471"/>
    <w:rsid w:val="005651AC"/>
    <w:rsid w:val="006177F2"/>
    <w:rsid w:val="00635387"/>
    <w:rsid w:val="00657B4F"/>
    <w:rsid w:val="00797793"/>
    <w:rsid w:val="007A2106"/>
    <w:rsid w:val="007B04E0"/>
    <w:rsid w:val="007B7F39"/>
    <w:rsid w:val="008762DF"/>
    <w:rsid w:val="008B32EE"/>
    <w:rsid w:val="00900DF9"/>
    <w:rsid w:val="00917CC5"/>
    <w:rsid w:val="00940DC0"/>
    <w:rsid w:val="0097050E"/>
    <w:rsid w:val="009D42CD"/>
    <w:rsid w:val="00A85DBE"/>
    <w:rsid w:val="00AA0C43"/>
    <w:rsid w:val="00AE783A"/>
    <w:rsid w:val="00AF0C6F"/>
    <w:rsid w:val="00B1180C"/>
    <w:rsid w:val="00B60BD9"/>
    <w:rsid w:val="00B73DA9"/>
    <w:rsid w:val="00B96186"/>
    <w:rsid w:val="00BC0B3C"/>
    <w:rsid w:val="00BC4401"/>
    <w:rsid w:val="00C04D07"/>
    <w:rsid w:val="00C739DC"/>
    <w:rsid w:val="00C80F1C"/>
    <w:rsid w:val="00C853BC"/>
    <w:rsid w:val="00CB64E1"/>
    <w:rsid w:val="00CD1B74"/>
    <w:rsid w:val="00CD771D"/>
    <w:rsid w:val="00D349C7"/>
    <w:rsid w:val="00D5419E"/>
    <w:rsid w:val="00DA69D4"/>
    <w:rsid w:val="00DC467C"/>
    <w:rsid w:val="00DC53BA"/>
    <w:rsid w:val="00E12E2D"/>
    <w:rsid w:val="00E255F7"/>
    <w:rsid w:val="00E92D77"/>
    <w:rsid w:val="00EA227E"/>
    <w:rsid w:val="00F8278F"/>
    <w:rsid w:val="00FE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687ABF"/>
  <w15:docId w15:val="{3C3FC212-9414-4D12-AB7A-5BCB1D89A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1D4C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3D1D4C"/>
    <w:rPr>
      <w:rFonts w:ascii="Arial" w:hAnsi="Arial"/>
      <w:b/>
      <w:noProof/>
      <w:sz w:val="22"/>
    </w:rPr>
  </w:style>
  <w:style w:type="paragraph" w:styleId="Topptekst">
    <w:name w:val="header"/>
    <w:basedOn w:val="Normal"/>
    <w:rsid w:val="003C40AD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0056C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0056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hoksrod\LOKALE~1\Temp\Midlertidig%20mappe%209%20for%20Blanketter%20ARF%20norsk%20og%20engelsk.zip\Blankett%205101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B3930752F3634BA0873598506C3033" ma:contentTypeVersion="4" ma:contentTypeDescription="Opprett et nytt dokument." ma:contentTypeScope="" ma:versionID="72e1adb52d2a8964809497d482e6e6be">
  <xsd:schema xmlns:xsd="http://www.w3.org/2001/XMLSchema" xmlns:xs="http://www.w3.org/2001/XMLSchema" xmlns:p="http://schemas.microsoft.com/office/2006/metadata/properties" xmlns:ns2="e76d4dfd-04f1-4cf0-9785-cb771d5db84b" xmlns:ns3="d6a29547-1683-4785-ade3-a57a7e0d1b35" targetNamespace="http://schemas.microsoft.com/office/2006/metadata/properties" ma:root="true" ma:fieldsID="976b267c6afe7148bad7937294be611c" ns2:_="" ns3:_="">
    <xsd:import namespace="e76d4dfd-04f1-4cf0-9785-cb771d5db84b"/>
    <xsd:import namespace="d6a29547-1683-4785-ade3-a57a7e0d1b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6d4dfd-04f1-4cf0-9785-cb771d5db8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a29547-1683-4785-ade3-a57a7e0d1b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DF63B60-933A-4DBD-9BCE-EC6D1C80C8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EE7B55-4E51-4330-B78E-4DFBCD1A03DC}"/>
</file>

<file path=customXml/itemProps3.xml><?xml version="1.0" encoding="utf-8"?>
<ds:datastoreItem xmlns:ds="http://schemas.openxmlformats.org/officeDocument/2006/customXml" ds:itemID="{28A9E752-2854-4AD0-B5C8-9971587628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4C3E47-051B-4E52-B8DF-A0A560EB2DC4}">
  <ds:schemaRefs>
    <ds:schemaRef ds:uri="http://schemas.microsoft.com/office/2006/metadata/properties"/>
    <ds:schemaRef ds:uri="http://purl.org/dc/terms/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e5e56184-275f-495f-a56f-8fdf09bcc359"/>
    <ds:schemaRef ds:uri="dd00ab93-0e18-411d-b15d-2f87675ae7e8"/>
    <ds:schemaRef ds:uri="4c0a4739-058c-4a6b-9871-4ea836128b31"/>
    <ds:schemaRef ds:uri="http://schemas.microsoft.com/office/infopath/2007/PartnerControls"/>
    <ds:schemaRef ds:uri="http://schemas.microsoft.com/sharepoint/v4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Blankett 5101</Template>
  <TotalTime>30</TotalTime>
  <Pages>2</Pages>
  <Words>182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Kontrakt forside</vt:lpstr>
    </vt:vector>
  </TitlesOfParts>
  <Company>Forsvaret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 forside</dc:title>
  <dc:creator>RuneHoksrød</dc:creator>
  <cp:lastModifiedBy>Elisabeth Holst-Hagedal</cp:lastModifiedBy>
  <cp:revision>24</cp:revision>
  <cp:lastPrinted>2018-10-19T07:55:00Z</cp:lastPrinted>
  <dcterms:created xsi:type="dcterms:W3CDTF">2018-08-07T12:05:00Z</dcterms:created>
  <dcterms:modified xsi:type="dcterms:W3CDTF">2021-02-05T08:57:00Z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0x01010080B3930752F3634BA0873598506C3033</vt:lpwstr>
  </property>
  <property fmtid="{D5CDD505-2E9C-101B-9397-08002B2CF9AE}" pid="3" name="Dokumenttype">
    <vt:lpwstr>12667;#Mal|1530cd0e-8610-4599-8976-a9470d5a661b</vt:lpwstr>
  </property>
  <property fmtid="{D5CDD505-2E9C-101B-9397-08002B2CF9AE}" pid="4" name="Order">
    <vt:r8>243000</vt:r8>
  </property>
  <property fmtid="{D5CDD505-2E9C-101B-9397-08002B2CF9AE}" pid="5" name="IntranetMMSikkerhet">
    <vt:lpwstr>1;#Ugradert|d00673f2-4025-410d-80f3-e4b359da56af</vt:lpwstr>
  </property>
  <property fmtid="{D5CDD505-2E9C-101B-9397-08002B2CF9AE}" pid="6" name="DokumentKilde">
    <vt:lpwstr>12637;#FMA Dokumentbibliotek|26ae6d7d-25b9-46fc-b499-982780aac453</vt:lpwstr>
  </property>
  <property fmtid="{D5CDD505-2E9C-101B-9397-08002B2CF9AE}" pid="7" name="Relasjoner Org/Prosess">
    <vt:lpwstr>13118;#Merkantil verktøykasse|403655f4-92ce-43f9-ac43-3b55c1f2d653</vt:lpwstr>
  </property>
  <property fmtid="{D5CDD505-2E9C-101B-9397-08002B2CF9AE}" pid="8" name="a129083fe24342ec93aa5a3174765023">
    <vt:lpwstr/>
  </property>
  <property fmtid="{D5CDD505-2E9C-101B-9397-08002B2CF9AE}" pid="9" name="dd44c7d403c14a4f8957febd9c0ecc96">
    <vt:lpwstr/>
  </property>
  <property fmtid="{D5CDD505-2E9C-101B-9397-08002B2CF9AE}" pid="10" name="Prosessprodukt2">
    <vt:lpwstr/>
  </property>
  <property fmtid="{D5CDD505-2E9C-101B-9397-08002B2CF9AE}" pid="11" name="Dokumentklasse">
    <vt:lpwstr/>
  </property>
  <property fmtid="{D5CDD505-2E9C-101B-9397-08002B2CF9AE}" pid="12" name="Er FMA">
    <vt:bool>true</vt:bool>
  </property>
  <property fmtid="{D5CDD505-2E9C-101B-9397-08002B2CF9AE}" pid="13" name="MSIP_Label_5561402a-0a42-46be-805a-6ab7130765d0_Enabled">
    <vt:lpwstr>true</vt:lpwstr>
  </property>
  <property fmtid="{D5CDD505-2E9C-101B-9397-08002B2CF9AE}" pid="14" name="MSIP_Label_5561402a-0a42-46be-805a-6ab7130765d0_SetDate">
    <vt:lpwstr>2021-02-05T08:54:46Z</vt:lpwstr>
  </property>
  <property fmtid="{D5CDD505-2E9C-101B-9397-08002B2CF9AE}" pid="15" name="MSIP_Label_5561402a-0a42-46be-805a-6ab7130765d0_Method">
    <vt:lpwstr>Standard</vt:lpwstr>
  </property>
  <property fmtid="{D5CDD505-2E9C-101B-9397-08002B2CF9AE}" pid="16" name="MSIP_Label_5561402a-0a42-46be-805a-6ab7130765d0_Name">
    <vt:lpwstr>5561402a-0a42-46be-805a-6ab7130765d0</vt:lpwstr>
  </property>
  <property fmtid="{D5CDD505-2E9C-101B-9397-08002B2CF9AE}" pid="17" name="MSIP_Label_5561402a-0a42-46be-805a-6ab7130765d0_SiteId">
    <vt:lpwstr>1e0e6195-b5ec-427a-9cc1-db95904592f9</vt:lpwstr>
  </property>
  <property fmtid="{D5CDD505-2E9C-101B-9397-08002B2CF9AE}" pid="18" name="MSIP_Label_5561402a-0a42-46be-805a-6ab7130765d0_ActionId">
    <vt:lpwstr>ab61e4db-ec01-4056-b0b7-0e2ea2aba4a0</vt:lpwstr>
  </property>
  <property fmtid="{D5CDD505-2E9C-101B-9397-08002B2CF9AE}" pid="19" name="MSIP_Label_5561402a-0a42-46be-805a-6ab7130765d0_ContentBits">
    <vt:lpwstr>2</vt:lpwstr>
  </property>
</Properties>
</file>